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616" w:rsidRDefault="00585616" w:rsidP="00585616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查无档案记载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58561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58561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8561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8561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585616" w:rsidRDefault="00585616" w:rsidP="005C2160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585616" w:rsidRDefault="00585616" w:rsidP="005C2160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、最快办结时限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585616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585616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585616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85616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616" w:rsidRDefault="0058561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616" w:rsidRDefault="00585616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585616" w:rsidRPr="00412996" w:rsidRDefault="00585616" w:rsidP="001C55B4">
      <w:pPr>
        <w:rPr>
          <w:rFonts w:cs="Times New Roman"/>
        </w:rPr>
      </w:pPr>
    </w:p>
    <w:p w:rsidR="00585616" w:rsidRPr="002B0D42" w:rsidRDefault="00585616" w:rsidP="001C55B4">
      <w:pPr>
        <w:rPr>
          <w:rFonts w:cs="Times New Roman"/>
        </w:rPr>
      </w:pPr>
    </w:p>
    <w:p w:rsidR="00585616" w:rsidRPr="001C55B4" w:rsidRDefault="00585616">
      <w:pPr>
        <w:rPr>
          <w:rFonts w:cs="Times New Roman"/>
        </w:rPr>
      </w:pPr>
    </w:p>
    <w:sectPr w:rsidR="00585616" w:rsidRPr="001C55B4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616" w:rsidRDefault="00585616" w:rsidP="001C55B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85616" w:rsidRDefault="00585616" w:rsidP="001C55B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616" w:rsidRDefault="00585616" w:rsidP="001C55B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85616" w:rsidRDefault="00585616" w:rsidP="001C55B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3785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03C2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691"/>
    <w:rsid w:val="001C4B5B"/>
    <w:rsid w:val="001C55B4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785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42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2996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6F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164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616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0A7"/>
    <w:rsid w:val="005C2160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2914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4BA4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567F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5B4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C55B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55B4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C55B4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55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85</Words>
  <Characters>489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2018-07-21T11:40:00Z</dcterms:created>
  <dcterms:modified xsi:type="dcterms:W3CDTF">2018-08-04T06:39:00Z</dcterms:modified>
</cp:coreProperties>
</file>